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E67E4">
        <w:rPr>
          <w:rFonts w:cs="Arial"/>
          <w:b/>
          <w:caps/>
          <w:sz w:val="28"/>
          <w:szCs w:val="28"/>
        </w:rPr>
        <w:t>9</w:t>
      </w:r>
      <w:r w:rsidR="00D935D9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57200" w:rsidP="0093482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57200">
              <w:rPr>
                <w:rFonts w:cs="Arial"/>
                <w:sz w:val="20"/>
                <w:szCs w:val="20"/>
              </w:rPr>
              <w:t>Re</w:t>
            </w:r>
            <w:r w:rsidR="0093482A">
              <w:rPr>
                <w:rFonts w:cs="Arial"/>
                <w:sz w:val="20"/>
                <w:szCs w:val="20"/>
              </w:rPr>
              <w:t>fere-se ao Desassoreamento do Rio Paraíba do Sul, no trecho de Jacareí</w:t>
            </w:r>
            <w:r w:rsidR="001F514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B219C" w:rsidRPr="00EA0AC4" w:rsidRDefault="00125EF6" w:rsidP="00861B1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Considerando </w:t>
      </w:r>
      <w:r w:rsidR="004A3F4C">
        <w:rPr>
          <w:rFonts w:cs="Arial"/>
        </w:rPr>
        <w:t>que o</w:t>
      </w:r>
      <w:r w:rsidR="00CB1486">
        <w:rPr>
          <w:rFonts w:cs="Arial"/>
        </w:rPr>
        <w:t xml:space="preserve"> </w:t>
      </w:r>
      <w:r w:rsidR="00CB1486" w:rsidRPr="00CB1486">
        <w:rPr>
          <w:rFonts w:cs="Arial"/>
        </w:rPr>
        <w:t>Rio Paraíba do Sul</w:t>
      </w:r>
      <w:r w:rsidR="00CB1486">
        <w:rPr>
          <w:rFonts w:cs="Arial"/>
        </w:rPr>
        <w:t>,</w:t>
      </w:r>
      <w:r w:rsidR="00CB1486" w:rsidRPr="00CB1486">
        <w:rPr>
          <w:rFonts w:cs="Arial"/>
        </w:rPr>
        <w:t xml:space="preserve"> no trecho de Jacareí, está encoberto por vegetações e suas margens cobertas por matos</w:t>
      </w:r>
      <w:r w:rsidR="000F385F">
        <w:rPr>
          <w:rFonts w:cs="Arial"/>
        </w:rPr>
        <w:t>,</w:t>
      </w:r>
    </w:p>
    <w:p w:rsidR="00265D6E" w:rsidRPr="00E27482" w:rsidRDefault="0019659D" w:rsidP="00B1476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552A60" w:rsidRDefault="007D1C6C" w:rsidP="00B1476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7D1C6C">
        <w:rPr>
          <w:rFonts w:cs="Arial"/>
        </w:rPr>
        <w:t xml:space="preserve">Por ser considerado um dos cartões postais da </w:t>
      </w:r>
      <w:r>
        <w:rPr>
          <w:rFonts w:cs="Arial"/>
        </w:rPr>
        <w:t>c</w:t>
      </w:r>
      <w:r w:rsidRPr="007D1C6C">
        <w:rPr>
          <w:rFonts w:cs="Arial"/>
        </w:rPr>
        <w:t xml:space="preserve">idade de Jacareí, existe alguma previsão para o desassoreamento do Rio Paraíba? </w:t>
      </w:r>
      <w:r>
        <w:rPr>
          <w:rFonts w:cs="Arial"/>
        </w:rPr>
        <w:t xml:space="preserve">Informar </w:t>
      </w:r>
      <w:r w:rsidRPr="007D1C6C">
        <w:rPr>
          <w:rFonts w:cs="Arial"/>
        </w:rPr>
        <w:t>a data prevista</w:t>
      </w:r>
      <w:r w:rsidR="004E6E47">
        <w:rPr>
          <w:rFonts w:cs="Arial"/>
        </w:rPr>
        <w:t>.</w:t>
      </w:r>
    </w:p>
    <w:p w:rsidR="00BD634A" w:rsidRDefault="00BD634A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0A2BD4" w:rsidRDefault="003A77BE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CB1486">
        <w:rPr>
          <w:rFonts w:cs="Arial"/>
        </w:rPr>
        <w:t>2</w:t>
      </w:r>
      <w:r w:rsidR="00FB78B1">
        <w:rPr>
          <w:rFonts w:cs="Arial"/>
        </w:rPr>
        <w:t xml:space="preserve"> de </w:t>
      </w:r>
      <w:r w:rsidR="00CB1486">
        <w:rPr>
          <w:rFonts w:cs="Arial"/>
        </w:rPr>
        <w:t>junho</w:t>
      </w:r>
      <w:r w:rsidR="00FB78B1">
        <w:rPr>
          <w:rFonts w:cs="Arial"/>
        </w:rPr>
        <w:t xml:space="preserve"> </w:t>
      </w:r>
      <w:r w:rsidR="000A2BD4">
        <w:rPr>
          <w:rFonts w:cs="Arial"/>
        </w:rPr>
        <w:t>de 2021.</w:t>
      </w:r>
    </w:p>
    <w:p w:rsidR="000A2BD4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A2BD4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070B7" w:rsidRPr="005D429C" w:rsidRDefault="008070B7" w:rsidP="008070B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8070B7" w:rsidRPr="005D429C" w:rsidRDefault="008070B7" w:rsidP="008070B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0A2BD4" w:rsidRPr="00053AF0" w:rsidRDefault="008070B7" w:rsidP="008070B7">
      <w:pPr>
        <w:tabs>
          <w:tab w:val="left" w:pos="-600"/>
        </w:tabs>
        <w:jc w:val="center"/>
        <w:rPr>
          <w:rFonts w:cs="Arial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sectPr w:rsidR="000A2BD4" w:rsidRPr="00053AF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78A" w:rsidRDefault="0018278A">
      <w:r>
        <w:separator/>
      </w:r>
    </w:p>
  </w:endnote>
  <w:endnote w:type="continuationSeparator" w:id="0">
    <w:p w:rsidR="0018278A" w:rsidRDefault="0018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78A" w:rsidRDefault="0018278A">
      <w:r>
        <w:separator/>
      </w:r>
    </w:p>
  </w:footnote>
  <w:footnote w:type="continuationSeparator" w:id="0">
    <w:p w:rsidR="0018278A" w:rsidRDefault="00182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5007">
      <w:rPr>
        <w:rFonts w:cs="Arial"/>
        <w:b/>
        <w:sz w:val="20"/>
        <w:szCs w:val="20"/>
        <w:u w:val="single"/>
      </w:rPr>
      <w:t>10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B76F0">
      <w:rPr>
        <w:rFonts w:cs="Arial"/>
        <w:b/>
        <w:sz w:val="20"/>
        <w:szCs w:val="20"/>
        <w:u w:val="single"/>
      </w:rPr>
      <w:t>- Vereador</w:t>
    </w:r>
    <w:r w:rsidR="00065007">
      <w:rPr>
        <w:rFonts w:cs="Arial"/>
        <w:b/>
        <w:sz w:val="20"/>
        <w:szCs w:val="20"/>
        <w:u w:val="single"/>
      </w:rPr>
      <w:t>a</w:t>
    </w:r>
    <w:r w:rsidR="00CB76F0">
      <w:rPr>
        <w:rFonts w:cs="Arial"/>
        <w:b/>
        <w:sz w:val="20"/>
        <w:szCs w:val="20"/>
        <w:u w:val="single"/>
      </w:rPr>
      <w:t xml:space="preserve"> </w:t>
    </w:r>
    <w:r w:rsidR="00065007">
      <w:rPr>
        <w:rFonts w:cs="Arial"/>
        <w:b/>
        <w:sz w:val="20"/>
        <w:szCs w:val="20"/>
        <w:u w:val="single"/>
      </w:rPr>
      <w:t>Sônia Patas da Amizade</w:t>
    </w:r>
    <w:r w:rsidR="00CB76F0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A3F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A3F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E648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E648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E648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E648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5AA3EBC"/>
    <w:multiLevelType w:val="hybridMultilevel"/>
    <w:tmpl w:val="7608A35E"/>
    <w:lvl w:ilvl="0" w:tplc="BF8CE3B8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05751C8"/>
    <w:multiLevelType w:val="hybridMultilevel"/>
    <w:tmpl w:val="3C469BCC"/>
    <w:lvl w:ilvl="0" w:tplc="5D609290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63"/>
    <w:rsid w:val="00003120"/>
    <w:rsid w:val="00006AF2"/>
    <w:rsid w:val="00012789"/>
    <w:rsid w:val="00014898"/>
    <w:rsid w:val="00024FD3"/>
    <w:rsid w:val="000273B5"/>
    <w:rsid w:val="0005309A"/>
    <w:rsid w:val="00053AF0"/>
    <w:rsid w:val="00056288"/>
    <w:rsid w:val="0006344F"/>
    <w:rsid w:val="00065007"/>
    <w:rsid w:val="00094490"/>
    <w:rsid w:val="000958D5"/>
    <w:rsid w:val="00097CAE"/>
    <w:rsid w:val="000A2BD4"/>
    <w:rsid w:val="000D39B5"/>
    <w:rsid w:val="000F385F"/>
    <w:rsid w:val="000F6251"/>
    <w:rsid w:val="0010487C"/>
    <w:rsid w:val="001065B5"/>
    <w:rsid w:val="00106F15"/>
    <w:rsid w:val="00125EF6"/>
    <w:rsid w:val="00131230"/>
    <w:rsid w:val="00131CA8"/>
    <w:rsid w:val="00137930"/>
    <w:rsid w:val="0014591F"/>
    <w:rsid w:val="00150EE2"/>
    <w:rsid w:val="0016427E"/>
    <w:rsid w:val="001658D1"/>
    <w:rsid w:val="00172E81"/>
    <w:rsid w:val="00181CD2"/>
    <w:rsid w:val="0018278A"/>
    <w:rsid w:val="00190EC0"/>
    <w:rsid w:val="0019659D"/>
    <w:rsid w:val="001A09F2"/>
    <w:rsid w:val="001B0773"/>
    <w:rsid w:val="001B29D7"/>
    <w:rsid w:val="001F13C3"/>
    <w:rsid w:val="001F514D"/>
    <w:rsid w:val="00200C37"/>
    <w:rsid w:val="00204ED7"/>
    <w:rsid w:val="00205AE6"/>
    <w:rsid w:val="00215A1E"/>
    <w:rsid w:val="00230859"/>
    <w:rsid w:val="002529E2"/>
    <w:rsid w:val="00253C82"/>
    <w:rsid w:val="00265D6E"/>
    <w:rsid w:val="00272680"/>
    <w:rsid w:val="00277207"/>
    <w:rsid w:val="0029282D"/>
    <w:rsid w:val="00295ED7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351A"/>
    <w:rsid w:val="00317C1A"/>
    <w:rsid w:val="00323F0F"/>
    <w:rsid w:val="0033355D"/>
    <w:rsid w:val="00347D5E"/>
    <w:rsid w:val="00357200"/>
    <w:rsid w:val="00381797"/>
    <w:rsid w:val="003848C4"/>
    <w:rsid w:val="00397FF3"/>
    <w:rsid w:val="003A1142"/>
    <w:rsid w:val="003A77BE"/>
    <w:rsid w:val="003B0327"/>
    <w:rsid w:val="003E188F"/>
    <w:rsid w:val="003E67DB"/>
    <w:rsid w:val="003F7497"/>
    <w:rsid w:val="00412795"/>
    <w:rsid w:val="004278B8"/>
    <w:rsid w:val="004362B9"/>
    <w:rsid w:val="00445771"/>
    <w:rsid w:val="004612D0"/>
    <w:rsid w:val="00473787"/>
    <w:rsid w:val="00487D64"/>
    <w:rsid w:val="0049212C"/>
    <w:rsid w:val="00492E01"/>
    <w:rsid w:val="00493115"/>
    <w:rsid w:val="004A3F4C"/>
    <w:rsid w:val="004C2C30"/>
    <w:rsid w:val="004C6C78"/>
    <w:rsid w:val="004E06ED"/>
    <w:rsid w:val="004E46DA"/>
    <w:rsid w:val="004E665D"/>
    <w:rsid w:val="004E6E47"/>
    <w:rsid w:val="004F1DC3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52A60"/>
    <w:rsid w:val="00562B13"/>
    <w:rsid w:val="00564368"/>
    <w:rsid w:val="0057021B"/>
    <w:rsid w:val="0058109A"/>
    <w:rsid w:val="005868AE"/>
    <w:rsid w:val="00590002"/>
    <w:rsid w:val="005A01D0"/>
    <w:rsid w:val="005A03FA"/>
    <w:rsid w:val="005B3D21"/>
    <w:rsid w:val="005C3938"/>
    <w:rsid w:val="005D2DBF"/>
    <w:rsid w:val="005D702D"/>
    <w:rsid w:val="005E138D"/>
    <w:rsid w:val="005E648C"/>
    <w:rsid w:val="005E7C1F"/>
    <w:rsid w:val="00606217"/>
    <w:rsid w:val="00611BA1"/>
    <w:rsid w:val="00612CEF"/>
    <w:rsid w:val="00624472"/>
    <w:rsid w:val="006320EC"/>
    <w:rsid w:val="006426AE"/>
    <w:rsid w:val="00644CA0"/>
    <w:rsid w:val="00671368"/>
    <w:rsid w:val="00674F7D"/>
    <w:rsid w:val="006771A8"/>
    <w:rsid w:val="00681021"/>
    <w:rsid w:val="00682E6E"/>
    <w:rsid w:val="00687056"/>
    <w:rsid w:val="00691CF5"/>
    <w:rsid w:val="0069312F"/>
    <w:rsid w:val="006A2D23"/>
    <w:rsid w:val="006A370D"/>
    <w:rsid w:val="006B0B8E"/>
    <w:rsid w:val="006B219C"/>
    <w:rsid w:val="006B6016"/>
    <w:rsid w:val="006C59BC"/>
    <w:rsid w:val="006D6F7D"/>
    <w:rsid w:val="006E7E66"/>
    <w:rsid w:val="006F3DBF"/>
    <w:rsid w:val="006F4E64"/>
    <w:rsid w:val="006F7B0A"/>
    <w:rsid w:val="007028FF"/>
    <w:rsid w:val="00706F8A"/>
    <w:rsid w:val="00711A02"/>
    <w:rsid w:val="00714C5B"/>
    <w:rsid w:val="00715F74"/>
    <w:rsid w:val="00725E66"/>
    <w:rsid w:val="00727CDB"/>
    <w:rsid w:val="00727EF3"/>
    <w:rsid w:val="0073407F"/>
    <w:rsid w:val="00741BF0"/>
    <w:rsid w:val="0075115A"/>
    <w:rsid w:val="007513F3"/>
    <w:rsid w:val="00762991"/>
    <w:rsid w:val="00775A1B"/>
    <w:rsid w:val="007832E2"/>
    <w:rsid w:val="007838DC"/>
    <w:rsid w:val="00790911"/>
    <w:rsid w:val="007A002A"/>
    <w:rsid w:val="007C534E"/>
    <w:rsid w:val="007C66A6"/>
    <w:rsid w:val="007D1C6C"/>
    <w:rsid w:val="007D39FD"/>
    <w:rsid w:val="007E2F08"/>
    <w:rsid w:val="007E3F69"/>
    <w:rsid w:val="007F58B8"/>
    <w:rsid w:val="007F75CA"/>
    <w:rsid w:val="0080197E"/>
    <w:rsid w:val="008070B7"/>
    <w:rsid w:val="00820C13"/>
    <w:rsid w:val="00833E7C"/>
    <w:rsid w:val="00844BEB"/>
    <w:rsid w:val="008474F2"/>
    <w:rsid w:val="008570F1"/>
    <w:rsid w:val="00861B11"/>
    <w:rsid w:val="00864C96"/>
    <w:rsid w:val="00866893"/>
    <w:rsid w:val="00870972"/>
    <w:rsid w:val="008760E8"/>
    <w:rsid w:val="00877E50"/>
    <w:rsid w:val="008803C1"/>
    <w:rsid w:val="008909A4"/>
    <w:rsid w:val="008A0EB2"/>
    <w:rsid w:val="008C33AB"/>
    <w:rsid w:val="008D08A1"/>
    <w:rsid w:val="008D6859"/>
    <w:rsid w:val="00922964"/>
    <w:rsid w:val="0093482A"/>
    <w:rsid w:val="00940FD0"/>
    <w:rsid w:val="00942F8E"/>
    <w:rsid w:val="00944986"/>
    <w:rsid w:val="00954F8A"/>
    <w:rsid w:val="0095588D"/>
    <w:rsid w:val="009744C8"/>
    <w:rsid w:val="00975E8E"/>
    <w:rsid w:val="009768E6"/>
    <w:rsid w:val="009823C5"/>
    <w:rsid w:val="009871FB"/>
    <w:rsid w:val="00993588"/>
    <w:rsid w:val="009A2ABD"/>
    <w:rsid w:val="009A59BD"/>
    <w:rsid w:val="009A7F1D"/>
    <w:rsid w:val="009B207E"/>
    <w:rsid w:val="009B32F8"/>
    <w:rsid w:val="009D0F6E"/>
    <w:rsid w:val="009D50D4"/>
    <w:rsid w:val="009D512F"/>
    <w:rsid w:val="009E1F05"/>
    <w:rsid w:val="009E6B3F"/>
    <w:rsid w:val="00A01640"/>
    <w:rsid w:val="00A21A8C"/>
    <w:rsid w:val="00A22F00"/>
    <w:rsid w:val="00A349F1"/>
    <w:rsid w:val="00A446EC"/>
    <w:rsid w:val="00A46B01"/>
    <w:rsid w:val="00A54C7F"/>
    <w:rsid w:val="00A6289E"/>
    <w:rsid w:val="00A92CB9"/>
    <w:rsid w:val="00A96237"/>
    <w:rsid w:val="00AA1515"/>
    <w:rsid w:val="00AC24F9"/>
    <w:rsid w:val="00AC2A01"/>
    <w:rsid w:val="00AC2FEE"/>
    <w:rsid w:val="00AC712C"/>
    <w:rsid w:val="00AD6B47"/>
    <w:rsid w:val="00AE67E4"/>
    <w:rsid w:val="00B0157B"/>
    <w:rsid w:val="00B05E60"/>
    <w:rsid w:val="00B0766C"/>
    <w:rsid w:val="00B10E9F"/>
    <w:rsid w:val="00B14767"/>
    <w:rsid w:val="00B27BA5"/>
    <w:rsid w:val="00B43AB2"/>
    <w:rsid w:val="00B576B5"/>
    <w:rsid w:val="00B57945"/>
    <w:rsid w:val="00B57E0F"/>
    <w:rsid w:val="00B60AF6"/>
    <w:rsid w:val="00B72B21"/>
    <w:rsid w:val="00B75CEF"/>
    <w:rsid w:val="00B820F8"/>
    <w:rsid w:val="00BA1565"/>
    <w:rsid w:val="00BB3F3E"/>
    <w:rsid w:val="00BC44DF"/>
    <w:rsid w:val="00BC53F8"/>
    <w:rsid w:val="00BD1F36"/>
    <w:rsid w:val="00BD3C47"/>
    <w:rsid w:val="00BD634A"/>
    <w:rsid w:val="00BE0BE0"/>
    <w:rsid w:val="00BE1B39"/>
    <w:rsid w:val="00BE6D8F"/>
    <w:rsid w:val="00BF60B7"/>
    <w:rsid w:val="00BF791A"/>
    <w:rsid w:val="00C00115"/>
    <w:rsid w:val="00C01CF0"/>
    <w:rsid w:val="00C06926"/>
    <w:rsid w:val="00C06BEA"/>
    <w:rsid w:val="00C269AF"/>
    <w:rsid w:val="00C36E68"/>
    <w:rsid w:val="00C42806"/>
    <w:rsid w:val="00C42CDD"/>
    <w:rsid w:val="00C44D39"/>
    <w:rsid w:val="00C45509"/>
    <w:rsid w:val="00C75291"/>
    <w:rsid w:val="00C76263"/>
    <w:rsid w:val="00C867FB"/>
    <w:rsid w:val="00CA6210"/>
    <w:rsid w:val="00CA759E"/>
    <w:rsid w:val="00CB1486"/>
    <w:rsid w:val="00CB2BAB"/>
    <w:rsid w:val="00CB3001"/>
    <w:rsid w:val="00CB3A15"/>
    <w:rsid w:val="00CB422E"/>
    <w:rsid w:val="00CB76F0"/>
    <w:rsid w:val="00CC5043"/>
    <w:rsid w:val="00CD2134"/>
    <w:rsid w:val="00CD6C99"/>
    <w:rsid w:val="00CF31DE"/>
    <w:rsid w:val="00CF3CD2"/>
    <w:rsid w:val="00D11D60"/>
    <w:rsid w:val="00D13DD9"/>
    <w:rsid w:val="00D14EB1"/>
    <w:rsid w:val="00D16CA1"/>
    <w:rsid w:val="00D170A1"/>
    <w:rsid w:val="00D2072E"/>
    <w:rsid w:val="00D233C7"/>
    <w:rsid w:val="00D354B3"/>
    <w:rsid w:val="00D41187"/>
    <w:rsid w:val="00D507D5"/>
    <w:rsid w:val="00D51158"/>
    <w:rsid w:val="00D5430F"/>
    <w:rsid w:val="00D564F1"/>
    <w:rsid w:val="00D60894"/>
    <w:rsid w:val="00D67812"/>
    <w:rsid w:val="00D803E8"/>
    <w:rsid w:val="00D804F8"/>
    <w:rsid w:val="00D8365B"/>
    <w:rsid w:val="00D85586"/>
    <w:rsid w:val="00D85C5C"/>
    <w:rsid w:val="00D86C28"/>
    <w:rsid w:val="00D935D9"/>
    <w:rsid w:val="00DA01AF"/>
    <w:rsid w:val="00DB0E78"/>
    <w:rsid w:val="00DB23E5"/>
    <w:rsid w:val="00DB48F6"/>
    <w:rsid w:val="00DC0C12"/>
    <w:rsid w:val="00DC4D56"/>
    <w:rsid w:val="00DD0105"/>
    <w:rsid w:val="00DD4B8C"/>
    <w:rsid w:val="00DE0AC6"/>
    <w:rsid w:val="00DE4331"/>
    <w:rsid w:val="00DE50DD"/>
    <w:rsid w:val="00DE727A"/>
    <w:rsid w:val="00DE7AA4"/>
    <w:rsid w:val="00DF54EE"/>
    <w:rsid w:val="00E0249F"/>
    <w:rsid w:val="00E06A5B"/>
    <w:rsid w:val="00E07978"/>
    <w:rsid w:val="00E11F92"/>
    <w:rsid w:val="00E14F37"/>
    <w:rsid w:val="00E3022D"/>
    <w:rsid w:val="00E55890"/>
    <w:rsid w:val="00E63C2A"/>
    <w:rsid w:val="00E66CFD"/>
    <w:rsid w:val="00E703AC"/>
    <w:rsid w:val="00E721EC"/>
    <w:rsid w:val="00E859E6"/>
    <w:rsid w:val="00E86C30"/>
    <w:rsid w:val="00E873D9"/>
    <w:rsid w:val="00E90791"/>
    <w:rsid w:val="00E90C30"/>
    <w:rsid w:val="00EB04D6"/>
    <w:rsid w:val="00EB73F0"/>
    <w:rsid w:val="00ED2065"/>
    <w:rsid w:val="00F27895"/>
    <w:rsid w:val="00F420E5"/>
    <w:rsid w:val="00F5150F"/>
    <w:rsid w:val="00F65C85"/>
    <w:rsid w:val="00F73DA3"/>
    <w:rsid w:val="00F84189"/>
    <w:rsid w:val="00F861EF"/>
    <w:rsid w:val="00F973AE"/>
    <w:rsid w:val="00FA3CFC"/>
    <w:rsid w:val="00FB00FA"/>
    <w:rsid w:val="00FB78B1"/>
    <w:rsid w:val="00FC1C13"/>
    <w:rsid w:val="00FC5668"/>
    <w:rsid w:val="00FD1464"/>
    <w:rsid w:val="00FE286B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671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0CBF-BD6C-4C9D-931E-E2812E57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14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6</cp:revision>
  <cp:lastPrinted>2021-02-09T12:10:00Z</cp:lastPrinted>
  <dcterms:created xsi:type="dcterms:W3CDTF">2021-05-31T14:26:00Z</dcterms:created>
  <dcterms:modified xsi:type="dcterms:W3CDTF">2021-05-31T14:30:00Z</dcterms:modified>
</cp:coreProperties>
</file>